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D9" w:rsidRDefault="000E6FD9" w:rsidP="000E6FD9">
      <w:pPr>
        <w:pStyle w:val="NoSpacing"/>
      </w:pPr>
      <w:r>
        <w:rPr>
          <w:u w:val="single"/>
        </w:rPr>
        <w:t>William FORESTER</w:t>
      </w:r>
      <w:r>
        <w:t xml:space="preserve">        (fl.1389-1404)</w:t>
      </w:r>
    </w:p>
    <w:p w:rsidR="000E6FD9" w:rsidRDefault="000E6FD9" w:rsidP="000E6FD9">
      <w:pPr>
        <w:pStyle w:val="NoSpacing"/>
      </w:pPr>
      <w:proofErr w:type="gramStart"/>
      <w:r>
        <w:t>Vicar of Burton-in-Kendal.</w:t>
      </w:r>
      <w:proofErr w:type="gramEnd"/>
    </w:p>
    <w:p w:rsidR="000E6FD9" w:rsidRDefault="000E6FD9" w:rsidP="000E6FD9">
      <w:pPr>
        <w:pStyle w:val="NoSpacing"/>
      </w:pPr>
    </w:p>
    <w:p w:rsidR="000E6FD9" w:rsidRDefault="000E6FD9" w:rsidP="000E6FD9">
      <w:pPr>
        <w:pStyle w:val="NoSpacing"/>
      </w:pPr>
    </w:p>
    <w:p w:rsidR="000E6FD9" w:rsidRDefault="000E6FD9" w:rsidP="000E6FD9">
      <w:pPr>
        <w:pStyle w:val="NoSpacing"/>
      </w:pPr>
      <w:r>
        <w:tab/>
        <w:t>1389</w:t>
      </w:r>
      <w:r>
        <w:tab/>
        <w:t>He became Vicar.</w:t>
      </w:r>
    </w:p>
    <w:p w:rsidR="000E6FD9" w:rsidRDefault="000E6FD9" w:rsidP="000E6FD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http://www.yobunny.org.uk/yobunny/hist/incumbents/in-vicars.htm</w:t>
        </w:r>
      </w:hyperlink>
      <w:r>
        <w:t>)</w:t>
      </w:r>
    </w:p>
    <w:p w:rsidR="000E6FD9" w:rsidRDefault="000E6FD9" w:rsidP="000E6FD9">
      <w:pPr>
        <w:pStyle w:val="NoSpacing"/>
      </w:pPr>
    </w:p>
    <w:p w:rsidR="000E6FD9" w:rsidRDefault="000E6FD9" w:rsidP="000E6FD9">
      <w:pPr>
        <w:pStyle w:val="NoSpacing"/>
      </w:pPr>
    </w:p>
    <w:p w:rsidR="000E6FD9" w:rsidRDefault="000E6FD9" w:rsidP="000E6FD9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FD9" w:rsidRDefault="000E6FD9" w:rsidP="00920DE3">
      <w:pPr>
        <w:spacing w:after="0" w:line="240" w:lineRule="auto"/>
      </w:pPr>
      <w:r>
        <w:separator/>
      </w:r>
    </w:p>
  </w:endnote>
  <w:endnote w:type="continuationSeparator" w:id="0">
    <w:p w:rsidR="000E6FD9" w:rsidRDefault="000E6F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FD9" w:rsidRDefault="000E6FD9" w:rsidP="00920DE3">
      <w:pPr>
        <w:spacing w:after="0" w:line="240" w:lineRule="auto"/>
      </w:pPr>
      <w:r>
        <w:separator/>
      </w:r>
    </w:p>
  </w:footnote>
  <w:footnote w:type="continuationSeparator" w:id="0">
    <w:p w:rsidR="000E6FD9" w:rsidRDefault="000E6F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D9"/>
    <w:rsid w:val="000E6FD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6FD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6FD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yobunny.org.uk/yobunny/hist/incumbents/in-vica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2013-09-11T19:43:00Z</dcterms:created>
  <dcterms:modified xsi:type="dcterms:W3CDTF">2013-09-11T19:44:00Z</dcterms:modified>
</cp:coreProperties>
</file>